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18064" w14:textId="77777777" w:rsidR="008E48E8" w:rsidRDefault="008E48E8" w:rsidP="008E48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TRYNOK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40576860" w14:textId="77777777" w:rsidR="008E48E8" w:rsidRDefault="008E48E8" w:rsidP="008E48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Hemsby</w:t>
      </w:r>
      <w:proofErr w:type="spellEnd"/>
      <w:r>
        <w:rPr>
          <w:rFonts w:cs="Times New Roman"/>
          <w:szCs w:val="24"/>
        </w:rPr>
        <w:t>, Norfolk.</w:t>
      </w:r>
    </w:p>
    <w:p w14:paraId="744C0204" w14:textId="77777777" w:rsidR="008E48E8" w:rsidRDefault="008E48E8" w:rsidP="008E48E8">
      <w:pPr>
        <w:pStyle w:val="NoSpacing"/>
        <w:rPr>
          <w:rFonts w:cs="Times New Roman"/>
          <w:szCs w:val="24"/>
        </w:rPr>
      </w:pPr>
    </w:p>
    <w:p w14:paraId="22F636CF" w14:textId="77777777" w:rsidR="008E48E8" w:rsidRDefault="008E48E8" w:rsidP="008E48E8">
      <w:pPr>
        <w:pStyle w:val="NoSpacing"/>
        <w:rPr>
          <w:rFonts w:cs="Times New Roman"/>
          <w:szCs w:val="24"/>
        </w:rPr>
      </w:pPr>
    </w:p>
    <w:p w14:paraId="5AA177A4" w14:textId="77777777" w:rsidR="008E48E8" w:rsidRDefault="008E48E8" w:rsidP="008E48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>He became Vicar.</w:t>
      </w:r>
    </w:p>
    <w:p w14:paraId="7F77C39D" w14:textId="77777777" w:rsidR="008E48E8" w:rsidRDefault="008E48E8" w:rsidP="008E48E8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165-8)</w:t>
      </w:r>
    </w:p>
    <w:p w14:paraId="30985399" w14:textId="77777777" w:rsidR="008E48E8" w:rsidRDefault="008E48E8" w:rsidP="008E48E8">
      <w:pPr>
        <w:pStyle w:val="NoSpacing"/>
        <w:rPr>
          <w:rFonts w:cs="Times New Roman"/>
          <w:szCs w:val="24"/>
        </w:rPr>
      </w:pPr>
    </w:p>
    <w:p w14:paraId="5ECBEE45" w14:textId="77777777" w:rsidR="008E48E8" w:rsidRDefault="008E48E8" w:rsidP="008E48E8">
      <w:pPr>
        <w:pStyle w:val="NoSpacing"/>
        <w:rPr>
          <w:rFonts w:cs="Times New Roman"/>
          <w:szCs w:val="24"/>
        </w:rPr>
      </w:pPr>
    </w:p>
    <w:p w14:paraId="5080B72A" w14:textId="77777777" w:rsidR="008E48E8" w:rsidRDefault="008E48E8" w:rsidP="008E48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February 2024</w:t>
      </w:r>
    </w:p>
    <w:p w14:paraId="066103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459DA" w14:textId="77777777" w:rsidR="008E48E8" w:rsidRDefault="008E48E8" w:rsidP="009139A6">
      <w:r>
        <w:separator/>
      </w:r>
    </w:p>
  </w:endnote>
  <w:endnote w:type="continuationSeparator" w:id="0">
    <w:p w14:paraId="0A6C6539" w14:textId="77777777" w:rsidR="008E48E8" w:rsidRDefault="008E48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29C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904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5C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B407E" w14:textId="77777777" w:rsidR="008E48E8" w:rsidRDefault="008E48E8" w:rsidP="009139A6">
      <w:r>
        <w:separator/>
      </w:r>
    </w:p>
  </w:footnote>
  <w:footnote w:type="continuationSeparator" w:id="0">
    <w:p w14:paraId="5BA215BB" w14:textId="77777777" w:rsidR="008E48E8" w:rsidRDefault="008E48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278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B1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04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8E8"/>
    <w:rsid w:val="000666E0"/>
    <w:rsid w:val="002510B7"/>
    <w:rsid w:val="005C130B"/>
    <w:rsid w:val="00826F5C"/>
    <w:rsid w:val="008E48E8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158D0"/>
  <w15:chartTrackingRefBased/>
  <w15:docId w15:val="{03B2A34E-FEAC-4A9D-969E-3D0E9843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2024-02-24T20:59:00Z</dcterms:created>
  <dcterms:modified xsi:type="dcterms:W3CDTF">2024-02-24T21:00:00Z</dcterms:modified>
</cp:coreProperties>
</file>